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72390">
        <w:rPr>
          <w:rFonts w:cs="Arial"/>
          <w:b/>
          <w:caps/>
          <w:sz w:val="28"/>
          <w:szCs w:val="28"/>
        </w:rPr>
        <w:t>3</w:t>
      </w:r>
      <w:r w:rsidR="00E709E5">
        <w:rPr>
          <w:rFonts w:cs="Arial"/>
          <w:b/>
          <w:caps/>
          <w:sz w:val="28"/>
          <w:szCs w:val="28"/>
        </w:rPr>
        <w:t>1</w:t>
      </w:r>
      <w:r w:rsidR="00772390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564C90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EDP, </w:t>
            </w:r>
            <w:r w:rsidR="007C1CFA" w:rsidRPr="007C1CFA">
              <w:rPr>
                <w:rFonts w:cs="Arial"/>
                <w:sz w:val="20"/>
                <w:szCs w:val="20"/>
              </w:rPr>
              <w:t xml:space="preserve">solicitando </w:t>
            </w:r>
            <w:r w:rsidR="00BE3CC5">
              <w:rPr>
                <w:rFonts w:cs="Arial"/>
                <w:sz w:val="20"/>
                <w:szCs w:val="20"/>
              </w:rPr>
              <w:t xml:space="preserve">a </w:t>
            </w:r>
            <w:r w:rsidR="002E6DA7">
              <w:rPr>
                <w:rFonts w:cs="Arial"/>
                <w:sz w:val="20"/>
                <w:szCs w:val="20"/>
              </w:rPr>
              <w:t xml:space="preserve">poda de árvore </w:t>
            </w:r>
            <w:r w:rsidR="00564C90">
              <w:rPr>
                <w:rFonts w:cs="Arial"/>
                <w:sz w:val="20"/>
                <w:szCs w:val="20"/>
              </w:rPr>
              <w:t xml:space="preserve">cujos </w:t>
            </w:r>
            <w:r w:rsidR="002E6DA7">
              <w:rPr>
                <w:rFonts w:cs="Arial"/>
                <w:sz w:val="20"/>
                <w:szCs w:val="20"/>
              </w:rPr>
              <w:t>galhos se entrelaça</w:t>
            </w:r>
            <w:r w:rsidR="00564C90">
              <w:rPr>
                <w:rFonts w:cs="Arial"/>
                <w:sz w:val="20"/>
                <w:szCs w:val="20"/>
              </w:rPr>
              <w:t xml:space="preserve">m à fiação </w:t>
            </w:r>
            <w:r w:rsidR="002E6DA7">
              <w:rPr>
                <w:rFonts w:cs="Arial"/>
                <w:sz w:val="20"/>
                <w:szCs w:val="20"/>
              </w:rPr>
              <w:t xml:space="preserve">da rede de energia elétrica na </w:t>
            </w:r>
            <w:r w:rsidR="000101F8">
              <w:rPr>
                <w:rFonts w:cs="Arial"/>
                <w:sz w:val="20"/>
                <w:szCs w:val="20"/>
              </w:rPr>
              <w:t xml:space="preserve">Rua </w:t>
            </w:r>
            <w:r w:rsidR="002E6DA7">
              <w:rPr>
                <w:rFonts w:cs="Arial"/>
                <w:sz w:val="20"/>
                <w:szCs w:val="20"/>
              </w:rPr>
              <w:t>Deputado Arnaldo Laurindo</w:t>
            </w:r>
            <w:r w:rsidR="000101F8">
              <w:rPr>
                <w:rFonts w:cs="Arial"/>
                <w:sz w:val="20"/>
                <w:szCs w:val="20"/>
              </w:rPr>
              <w:t xml:space="preserve">, </w:t>
            </w:r>
            <w:r w:rsidR="00564C90">
              <w:rPr>
                <w:rFonts w:cs="Arial"/>
                <w:sz w:val="20"/>
                <w:szCs w:val="20"/>
              </w:rPr>
              <w:t>em frente a</w:t>
            </w:r>
            <w:r w:rsidR="002E6DA7">
              <w:rPr>
                <w:rFonts w:cs="Arial"/>
                <w:sz w:val="20"/>
                <w:szCs w:val="20"/>
              </w:rPr>
              <w:t xml:space="preserve">o </w:t>
            </w:r>
            <w:r w:rsidR="000101F8">
              <w:rPr>
                <w:rFonts w:cs="Arial"/>
                <w:sz w:val="20"/>
                <w:szCs w:val="20"/>
              </w:rPr>
              <w:t xml:space="preserve">nº </w:t>
            </w:r>
            <w:r w:rsidR="00D2335F">
              <w:rPr>
                <w:rFonts w:cs="Arial"/>
                <w:sz w:val="20"/>
                <w:szCs w:val="20"/>
              </w:rPr>
              <w:t>7</w:t>
            </w:r>
            <w:r w:rsidR="002E6DA7">
              <w:rPr>
                <w:rFonts w:cs="Arial"/>
                <w:sz w:val="20"/>
                <w:szCs w:val="20"/>
              </w:rPr>
              <w:t>39</w:t>
            </w:r>
            <w:r w:rsidR="000101F8">
              <w:rPr>
                <w:rFonts w:cs="Arial"/>
                <w:sz w:val="20"/>
                <w:szCs w:val="20"/>
              </w:rPr>
              <w:t xml:space="preserve">, no </w:t>
            </w:r>
            <w:r w:rsidR="002E6DA7">
              <w:rPr>
                <w:rFonts w:cs="Arial"/>
                <w:sz w:val="20"/>
                <w:szCs w:val="20"/>
              </w:rPr>
              <w:t>Parque Meia Lua</w:t>
            </w:r>
            <w:r w:rsidR="008773DA">
              <w:rPr>
                <w:rFonts w:cs="Arial"/>
                <w:sz w:val="20"/>
                <w:szCs w:val="20"/>
              </w:rPr>
              <w:t>, em Jacareí</w:t>
            </w:r>
            <w:r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EDP </w:t>
      </w:r>
      <w:r w:rsidR="00E30039" w:rsidRPr="00E30039">
        <w:rPr>
          <w:rFonts w:cs="Arial"/>
        </w:rPr>
        <w:t xml:space="preserve">solicitando a poda de árvore </w:t>
      </w:r>
      <w:r w:rsidR="00564C90">
        <w:rPr>
          <w:rFonts w:cs="Arial"/>
        </w:rPr>
        <w:t xml:space="preserve">cujos </w:t>
      </w:r>
      <w:r w:rsidR="00E30039" w:rsidRPr="00E30039">
        <w:rPr>
          <w:rFonts w:cs="Arial"/>
        </w:rPr>
        <w:t>galhos se entrelaça</w:t>
      </w:r>
      <w:r w:rsidR="00564C90">
        <w:rPr>
          <w:rFonts w:cs="Arial"/>
        </w:rPr>
        <w:t xml:space="preserve">m à </w:t>
      </w:r>
      <w:r w:rsidR="00E30039" w:rsidRPr="00E30039">
        <w:rPr>
          <w:rFonts w:cs="Arial"/>
        </w:rPr>
        <w:t>fi</w:t>
      </w:r>
      <w:r w:rsidR="00564C90">
        <w:rPr>
          <w:rFonts w:cs="Arial"/>
        </w:rPr>
        <w:t xml:space="preserve">ação </w:t>
      </w:r>
      <w:r w:rsidR="00E30039" w:rsidRPr="00E30039">
        <w:rPr>
          <w:rFonts w:cs="Arial"/>
        </w:rPr>
        <w:t xml:space="preserve">da rede de energia elétrica na Rua Deputado Arnaldo Laurindo, </w:t>
      </w:r>
      <w:r w:rsidR="00564C90">
        <w:rPr>
          <w:rFonts w:cs="Arial"/>
        </w:rPr>
        <w:t>em frente a</w:t>
      </w:r>
      <w:r w:rsidR="00E30039" w:rsidRPr="00E30039">
        <w:rPr>
          <w:rFonts w:cs="Arial"/>
        </w:rPr>
        <w:t>o nº 739, no Parque Meia Lua, em Jacareí</w:t>
      </w:r>
      <w:r w:rsidR="00330182" w:rsidRPr="00330182">
        <w:rPr>
          <w:rFonts w:cs="Arial"/>
        </w:rPr>
        <w:t>.</w:t>
      </w:r>
      <w:bookmarkStart w:id="0" w:name="_GoBack"/>
      <w:bookmarkEnd w:id="0"/>
    </w:p>
    <w:p w:rsidR="001F1251" w:rsidRDefault="001F1251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</w:t>
      </w:r>
      <w:r w:rsidR="00C848C7">
        <w:rPr>
          <w:rFonts w:cs="Arial"/>
        </w:rPr>
        <w:t>s</w:t>
      </w:r>
      <w:r>
        <w:rPr>
          <w:rFonts w:cs="Arial"/>
        </w:rPr>
        <w:t xml:space="preserve"> em anexo.</w:t>
      </w:r>
    </w:p>
    <w:p w:rsidR="00700086" w:rsidRDefault="00700086" w:rsidP="00F90BF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09078A">
        <w:rPr>
          <w:rFonts w:cs="Arial"/>
        </w:rPr>
        <w:t>EDP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734437">
        <w:rPr>
          <w:rFonts w:cs="Arial"/>
        </w:rPr>
        <w:t>26</w:t>
      </w:r>
      <w:r w:rsidR="00330182">
        <w:rPr>
          <w:rFonts w:cs="Arial"/>
        </w:rPr>
        <w:t xml:space="preserve"> de </w:t>
      </w:r>
      <w:r w:rsidR="00CF29F4">
        <w:rPr>
          <w:rFonts w:cs="Arial"/>
        </w:rPr>
        <w:t>agosto</w:t>
      </w:r>
      <w:r w:rsidR="00EB73BD">
        <w:rPr>
          <w:rFonts w:cs="Arial"/>
        </w:rPr>
        <w:t xml:space="preserve">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695276" w:rsidRDefault="00330182" w:rsidP="00D705A1">
      <w:pPr>
        <w:jc w:val="center"/>
      </w:pPr>
      <w:r>
        <w:t xml:space="preserve">Vereador </w:t>
      </w:r>
      <w:r w:rsidR="008E29E2">
        <w:t>–</w:t>
      </w:r>
      <w:r>
        <w:t xml:space="preserve"> D</w:t>
      </w:r>
      <w:r w:rsidR="00C55804">
        <w:t>EM</w:t>
      </w:r>
    </w:p>
    <w:p w:rsidR="00695276" w:rsidRDefault="00695276">
      <w:r>
        <w:br w:type="page"/>
      </w:r>
    </w:p>
    <w:p w:rsidR="008354CA" w:rsidRDefault="008354CA" w:rsidP="00D705A1">
      <w:pPr>
        <w:jc w:val="center"/>
      </w:pPr>
      <w:r>
        <w:rPr>
          <w:noProof/>
        </w:rPr>
        <w:lastRenderedPageBreak/>
        <w:drawing>
          <wp:inline distT="0" distB="0" distL="0" distR="0" wp14:anchorId="5D8A5502">
            <wp:extent cx="5280660" cy="39624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4CA" w:rsidRDefault="008354CA" w:rsidP="00D705A1">
      <w:pPr>
        <w:jc w:val="center"/>
      </w:pPr>
    </w:p>
    <w:p w:rsidR="003A56BC" w:rsidRDefault="00C273C7" w:rsidP="00D705A1">
      <w:pPr>
        <w:jc w:val="center"/>
      </w:pPr>
      <w:r>
        <w:rPr>
          <w:noProof/>
        </w:rPr>
        <w:drawing>
          <wp:inline distT="0" distB="0" distL="0" distR="0" wp14:anchorId="54F70F49">
            <wp:extent cx="2987040" cy="3985260"/>
            <wp:effectExtent l="0" t="0" r="381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354CA">
        <w:t xml:space="preserve"> </w:t>
      </w:r>
      <w:r>
        <w:rPr>
          <w:noProof/>
        </w:rPr>
        <w:drawing>
          <wp:inline distT="0" distB="0" distL="0" distR="0" wp14:anchorId="3BB72352">
            <wp:extent cx="2987040" cy="2240280"/>
            <wp:effectExtent l="0" t="0" r="381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4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A56BC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A13" w:rsidRDefault="00850A13">
      <w:r>
        <w:separator/>
      </w:r>
    </w:p>
  </w:endnote>
  <w:endnote w:type="continuationSeparator" w:id="0">
    <w:p w:rsidR="00850A13" w:rsidRDefault="0085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A13" w:rsidRDefault="00850A13">
      <w:r>
        <w:separator/>
      </w:r>
    </w:p>
  </w:footnote>
  <w:footnote w:type="continuationSeparator" w:id="0">
    <w:p w:rsidR="00850A13" w:rsidRDefault="00850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32BBF">
      <w:rPr>
        <w:rFonts w:cs="Arial"/>
        <w:b/>
        <w:sz w:val="20"/>
        <w:szCs w:val="20"/>
        <w:u w:val="single"/>
      </w:rPr>
      <w:t>3</w:t>
    </w:r>
    <w:r w:rsidR="008354CA">
      <w:rPr>
        <w:rFonts w:cs="Arial"/>
        <w:b/>
        <w:sz w:val="20"/>
        <w:szCs w:val="20"/>
        <w:u w:val="single"/>
      </w:rPr>
      <w:t>1</w:t>
    </w:r>
    <w:r w:rsidR="00532BBF">
      <w:rPr>
        <w:rFonts w:cs="Arial"/>
        <w:b/>
        <w:sz w:val="20"/>
        <w:szCs w:val="20"/>
        <w:u w:val="single"/>
      </w:rPr>
      <w:t>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E29E2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6206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6206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72"/>
    <w:rsid w:val="000101F8"/>
    <w:rsid w:val="00012789"/>
    <w:rsid w:val="00012FCC"/>
    <w:rsid w:val="00015B0E"/>
    <w:rsid w:val="00024FD3"/>
    <w:rsid w:val="00042AD0"/>
    <w:rsid w:val="00051184"/>
    <w:rsid w:val="00056288"/>
    <w:rsid w:val="0006385E"/>
    <w:rsid w:val="000653FE"/>
    <w:rsid w:val="00081265"/>
    <w:rsid w:val="00082A84"/>
    <w:rsid w:val="0009078A"/>
    <w:rsid w:val="000941CF"/>
    <w:rsid w:val="00094490"/>
    <w:rsid w:val="00095258"/>
    <w:rsid w:val="000958D5"/>
    <w:rsid w:val="00097CAE"/>
    <w:rsid w:val="000B0DD3"/>
    <w:rsid w:val="000B563C"/>
    <w:rsid w:val="000B6924"/>
    <w:rsid w:val="000B70B0"/>
    <w:rsid w:val="000D722A"/>
    <w:rsid w:val="000E5953"/>
    <w:rsid w:val="000F4D28"/>
    <w:rsid w:val="000F515A"/>
    <w:rsid w:val="000F6251"/>
    <w:rsid w:val="00106F15"/>
    <w:rsid w:val="001070D1"/>
    <w:rsid w:val="0012017F"/>
    <w:rsid w:val="00134253"/>
    <w:rsid w:val="00135FB6"/>
    <w:rsid w:val="00142542"/>
    <w:rsid w:val="0014591F"/>
    <w:rsid w:val="00145E9B"/>
    <w:rsid w:val="00150EE2"/>
    <w:rsid w:val="00166DBF"/>
    <w:rsid w:val="00172E81"/>
    <w:rsid w:val="0017400A"/>
    <w:rsid w:val="00181CD2"/>
    <w:rsid w:val="0018261B"/>
    <w:rsid w:val="00190964"/>
    <w:rsid w:val="00190BDD"/>
    <w:rsid w:val="00193505"/>
    <w:rsid w:val="001A01DB"/>
    <w:rsid w:val="001A09F2"/>
    <w:rsid w:val="001A2A88"/>
    <w:rsid w:val="001A5098"/>
    <w:rsid w:val="001A5778"/>
    <w:rsid w:val="001B0773"/>
    <w:rsid w:val="001B6B39"/>
    <w:rsid w:val="001B6D28"/>
    <w:rsid w:val="001B7836"/>
    <w:rsid w:val="001B7D21"/>
    <w:rsid w:val="001C4ED2"/>
    <w:rsid w:val="001C6288"/>
    <w:rsid w:val="001D20F8"/>
    <w:rsid w:val="001F1251"/>
    <w:rsid w:val="001F13C3"/>
    <w:rsid w:val="001F2140"/>
    <w:rsid w:val="001F4639"/>
    <w:rsid w:val="00204ED7"/>
    <w:rsid w:val="002136D0"/>
    <w:rsid w:val="00230859"/>
    <w:rsid w:val="00234E39"/>
    <w:rsid w:val="00235FBF"/>
    <w:rsid w:val="00236CE1"/>
    <w:rsid w:val="002377BC"/>
    <w:rsid w:val="0024348C"/>
    <w:rsid w:val="00245E5E"/>
    <w:rsid w:val="00253C82"/>
    <w:rsid w:val="0025406F"/>
    <w:rsid w:val="002567DF"/>
    <w:rsid w:val="00257E62"/>
    <w:rsid w:val="00276E60"/>
    <w:rsid w:val="002821E6"/>
    <w:rsid w:val="002A7434"/>
    <w:rsid w:val="002B6587"/>
    <w:rsid w:val="002C1105"/>
    <w:rsid w:val="002C4B2B"/>
    <w:rsid w:val="002C54F7"/>
    <w:rsid w:val="002C5C70"/>
    <w:rsid w:val="002C695B"/>
    <w:rsid w:val="002D053B"/>
    <w:rsid w:val="002D3D9E"/>
    <w:rsid w:val="002E6DA7"/>
    <w:rsid w:val="002F02DB"/>
    <w:rsid w:val="002F3D07"/>
    <w:rsid w:val="0030168E"/>
    <w:rsid w:val="0030208B"/>
    <w:rsid w:val="00317C1A"/>
    <w:rsid w:val="00323F0F"/>
    <w:rsid w:val="00330182"/>
    <w:rsid w:val="003352F6"/>
    <w:rsid w:val="003401A2"/>
    <w:rsid w:val="00342AF4"/>
    <w:rsid w:val="00347D5E"/>
    <w:rsid w:val="00366468"/>
    <w:rsid w:val="00381797"/>
    <w:rsid w:val="003848C4"/>
    <w:rsid w:val="00393B79"/>
    <w:rsid w:val="00397FF3"/>
    <w:rsid w:val="003A56BC"/>
    <w:rsid w:val="003A5780"/>
    <w:rsid w:val="003A77BE"/>
    <w:rsid w:val="003B0395"/>
    <w:rsid w:val="003C4804"/>
    <w:rsid w:val="003E0166"/>
    <w:rsid w:val="003E188F"/>
    <w:rsid w:val="003E4768"/>
    <w:rsid w:val="003E6AD2"/>
    <w:rsid w:val="003F0A10"/>
    <w:rsid w:val="003F1FFD"/>
    <w:rsid w:val="003F7497"/>
    <w:rsid w:val="00412795"/>
    <w:rsid w:val="004131CC"/>
    <w:rsid w:val="00426A3A"/>
    <w:rsid w:val="00434C43"/>
    <w:rsid w:val="00435AA3"/>
    <w:rsid w:val="00441C3F"/>
    <w:rsid w:val="00445771"/>
    <w:rsid w:val="00462383"/>
    <w:rsid w:val="00462CD2"/>
    <w:rsid w:val="004643C3"/>
    <w:rsid w:val="00466A3E"/>
    <w:rsid w:val="00480DFB"/>
    <w:rsid w:val="00487D64"/>
    <w:rsid w:val="00493115"/>
    <w:rsid w:val="004A0585"/>
    <w:rsid w:val="004A130C"/>
    <w:rsid w:val="004A2758"/>
    <w:rsid w:val="004A7AB4"/>
    <w:rsid w:val="004B372F"/>
    <w:rsid w:val="004C1C6A"/>
    <w:rsid w:val="004C2C30"/>
    <w:rsid w:val="004C4EB7"/>
    <w:rsid w:val="004C64BB"/>
    <w:rsid w:val="004C6C78"/>
    <w:rsid w:val="004D309C"/>
    <w:rsid w:val="004D45B4"/>
    <w:rsid w:val="004D46C4"/>
    <w:rsid w:val="004E06ED"/>
    <w:rsid w:val="004E0A20"/>
    <w:rsid w:val="004E46DA"/>
    <w:rsid w:val="004F39E9"/>
    <w:rsid w:val="004F690D"/>
    <w:rsid w:val="004F6A11"/>
    <w:rsid w:val="00505357"/>
    <w:rsid w:val="00505C87"/>
    <w:rsid w:val="00505FD8"/>
    <w:rsid w:val="00524669"/>
    <w:rsid w:val="00532BBF"/>
    <w:rsid w:val="00533862"/>
    <w:rsid w:val="00542680"/>
    <w:rsid w:val="005478CA"/>
    <w:rsid w:val="00564368"/>
    <w:rsid w:val="00564C90"/>
    <w:rsid w:val="00572A0F"/>
    <w:rsid w:val="00574BEE"/>
    <w:rsid w:val="0058109A"/>
    <w:rsid w:val="00581433"/>
    <w:rsid w:val="005868AE"/>
    <w:rsid w:val="00595AA8"/>
    <w:rsid w:val="005A01D0"/>
    <w:rsid w:val="005A03FA"/>
    <w:rsid w:val="005A377A"/>
    <w:rsid w:val="005B2583"/>
    <w:rsid w:val="005B3D21"/>
    <w:rsid w:val="005B7E13"/>
    <w:rsid w:val="005C3938"/>
    <w:rsid w:val="005C6797"/>
    <w:rsid w:val="005D702D"/>
    <w:rsid w:val="005E138D"/>
    <w:rsid w:val="005E7BEF"/>
    <w:rsid w:val="005F6F38"/>
    <w:rsid w:val="00600F21"/>
    <w:rsid w:val="006011A0"/>
    <w:rsid w:val="0060397F"/>
    <w:rsid w:val="0061546E"/>
    <w:rsid w:val="00623042"/>
    <w:rsid w:val="006239DB"/>
    <w:rsid w:val="00624472"/>
    <w:rsid w:val="00624DFE"/>
    <w:rsid w:val="00625423"/>
    <w:rsid w:val="0063724E"/>
    <w:rsid w:val="006426AE"/>
    <w:rsid w:val="00643FD2"/>
    <w:rsid w:val="0065246C"/>
    <w:rsid w:val="006628BF"/>
    <w:rsid w:val="006635AD"/>
    <w:rsid w:val="00674F7D"/>
    <w:rsid w:val="00676CE0"/>
    <w:rsid w:val="0068010B"/>
    <w:rsid w:val="0068057A"/>
    <w:rsid w:val="00681021"/>
    <w:rsid w:val="00682E6E"/>
    <w:rsid w:val="00691CF5"/>
    <w:rsid w:val="0069312F"/>
    <w:rsid w:val="00695276"/>
    <w:rsid w:val="006A370D"/>
    <w:rsid w:val="006A3B0D"/>
    <w:rsid w:val="006A4C8B"/>
    <w:rsid w:val="006B09BE"/>
    <w:rsid w:val="006B0B8E"/>
    <w:rsid w:val="006C4AF6"/>
    <w:rsid w:val="006C59BC"/>
    <w:rsid w:val="006D06EE"/>
    <w:rsid w:val="006D1A02"/>
    <w:rsid w:val="006D6F7D"/>
    <w:rsid w:val="006E2808"/>
    <w:rsid w:val="006E7E66"/>
    <w:rsid w:val="006F20A5"/>
    <w:rsid w:val="006F4E64"/>
    <w:rsid w:val="006F7B0A"/>
    <w:rsid w:val="00700086"/>
    <w:rsid w:val="00715625"/>
    <w:rsid w:val="00715F74"/>
    <w:rsid w:val="007203DC"/>
    <w:rsid w:val="007206EB"/>
    <w:rsid w:val="00721A76"/>
    <w:rsid w:val="00725E66"/>
    <w:rsid w:val="00726E17"/>
    <w:rsid w:val="00727CDB"/>
    <w:rsid w:val="0073407F"/>
    <w:rsid w:val="00734437"/>
    <w:rsid w:val="0074342B"/>
    <w:rsid w:val="00772390"/>
    <w:rsid w:val="00775A1B"/>
    <w:rsid w:val="00780677"/>
    <w:rsid w:val="007838DC"/>
    <w:rsid w:val="00790911"/>
    <w:rsid w:val="007C1CFA"/>
    <w:rsid w:val="007D0C64"/>
    <w:rsid w:val="007D39FD"/>
    <w:rsid w:val="007D6F4E"/>
    <w:rsid w:val="007D7CE0"/>
    <w:rsid w:val="007E3F69"/>
    <w:rsid w:val="007E570F"/>
    <w:rsid w:val="007F6CF2"/>
    <w:rsid w:val="007F75CA"/>
    <w:rsid w:val="0080197E"/>
    <w:rsid w:val="00803E92"/>
    <w:rsid w:val="00803F0C"/>
    <w:rsid w:val="00817C91"/>
    <w:rsid w:val="00820C13"/>
    <w:rsid w:val="008235DB"/>
    <w:rsid w:val="00833E7C"/>
    <w:rsid w:val="0083503B"/>
    <w:rsid w:val="008354CA"/>
    <w:rsid w:val="008365FC"/>
    <w:rsid w:val="00842B57"/>
    <w:rsid w:val="008474F2"/>
    <w:rsid w:val="00847658"/>
    <w:rsid w:val="0085027F"/>
    <w:rsid w:val="00850A13"/>
    <w:rsid w:val="008554CD"/>
    <w:rsid w:val="00870972"/>
    <w:rsid w:val="00870EFA"/>
    <w:rsid w:val="008773DA"/>
    <w:rsid w:val="00877E50"/>
    <w:rsid w:val="00884ABF"/>
    <w:rsid w:val="008905B1"/>
    <w:rsid w:val="008909A4"/>
    <w:rsid w:val="008938F6"/>
    <w:rsid w:val="008945CF"/>
    <w:rsid w:val="008948CC"/>
    <w:rsid w:val="00896FE1"/>
    <w:rsid w:val="008A0EB2"/>
    <w:rsid w:val="008B74EF"/>
    <w:rsid w:val="008C33AB"/>
    <w:rsid w:val="008D08A1"/>
    <w:rsid w:val="008D4E36"/>
    <w:rsid w:val="008D5256"/>
    <w:rsid w:val="008E29E2"/>
    <w:rsid w:val="008E692E"/>
    <w:rsid w:val="008F773A"/>
    <w:rsid w:val="0091159E"/>
    <w:rsid w:val="0091736F"/>
    <w:rsid w:val="00920E8E"/>
    <w:rsid w:val="00922964"/>
    <w:rsid w:val="00925D37"/>
    <w:rsid w:val="00932B9E"/>
    <w:rsid w:val="00934CB9"/>
    <w:rsid w:val="00940807"/>
    <w:rsid w:val="00941868"/>
    <w:rsid w:val="009420D0"/>
    <w:rsid w:val="00944BDD"/>
    <w:rsid w:val="00944C1A"/>
    <w:rsid w:val="00953076"/>
    <w:rsid w:val="00956316"/>
    <w:rsid w:val="009768E6"/>
    <w:rsid w:val="00991C2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9F1851"/>
    <w:rsid w:val="009F274E"/>
    <w:rsid w:val="009F3976"/>
    <w:rsid w:val="00A064EB"/>
    <w:rsid w:val="00A10BE5"/>
    <w:rsid w:val="00A11074"/>
    <w:rsid w:val="00A13270"/>
    <w:rsid w:val="00A1590A"/>
    <w:rsid w:val="00A200A5"/>
    <w:rsid w:val="00A21A8C"/>
    <w:rsid w:val="00A27D0E"/>
    <w:rsid w:val="00A30FE0"/>
    <w:rsid w:val="00A31933"/>
    <w:rsid w:val="00A349F1"/>
    <w:rsid w:val="00A35A13"/>
    <w:rsid w:val="00A466AB"/>
    <w:rsid w:val="00A46B01"/>
    <w:rsid w:val="00A566F7"/>
    <w:rsid w:val="00A56D03"/>
    <w:rsid w:val="00A639ED"/>
    <w:rsid w:val="00A777EC"/>
    <w:rsid w:val="00A87A76"/>
    <w:rsid w:val="00A9259F"/>
    <w:rsid w:val="00A92986"/>
    <w:rsid w:val="00A92CB9"/>
    <w:rsid w:val="00AA0AC5"/>
    <w:rsid w:val="00AC24F9"/>
    <w:rsid w:val="00AC712C"/>
    <w:rsid w:val="00AD3AB2"/>
    <w:rsid w:val="00AD6B47"/>
    <w:rsid w:val="00AD7434"/>
    <w:rsid w:val="00AE232A"/>
    <w:rsid w:val="00AE5F2E"/>
    <w:rsid w:val="00AF0FB4"/>
    <w:rsid w:val="00AF1C89"/>
    <w:rsid w:val="00AF35F0"/>
    <w:rsid w:val="00AF3673"/>
    <w:rsid w:val="00AF5517"/>
    <w:rsid w:val="00AF7C77"/>
    <w:rsid w:val="00B00ED0"/>
    <w:rsid w:val="00B01ECC"/>
    <w:rsid w:val="00B02346"/>
    <w:rsid w:val="00B060EA"/>
    <w:rsid w:val="00B10E9F"/>
    <w:rsid w:val="00B23EBD"/>
    <w:rsid w:val="00B46A84"/>
    <w:rsid w:val="00B57E0F"/>
    <w:rsid w:val="00B62065"/>
    <w:rsid w:val="00B72E3A"/>
    <w:rsid w:val="00B735C1"/>
    <w:rsid w:val="00B73FE9"/>
    <w:rsid w:val="00B75CEF"/>
    <w:rsid w:val="00B8076C"/>
    <w:rsid w:val="00B90D3D"/>
    <w:rsid w:val="00BA1565"/>
    <w:rsid w:val="00BA404A"/>
    <w:rsid w:val="00BB3F3E"/>
    <w:rsid w:val="00BC1B50"/>
    <w:rsid w:val="00BC44DF"/>
    <w:rsid w:val="00BC4934"/>
    <w:rsid w:val="00BD1F36"/>
    <w:rsid w:val="00BD3C47"/>
    <w:rsid w:val="00BE1B39"/>
    <w:rsid w:val="00BE3CC5"/>
    <w:rsid w:val="00BF1D49"/>
    <w:rsid w:val="00BF791A"/>
    <w:rsid w:val="00C06926"/>
    <w:rsid w:val="00C06BEA"/>
    <w:rsid w:val="00C06D6E"/>
    <w:rsid w:val="00C14C99"/>
    <w:rsid w:val="00C23D02"/>
    <w:rsid w:val="00C273C7"/>
    <w:rsid w:val="00C36E68"/>
    <w:rsid w:val="00C42806"/>
    <w:rsid w:val="00C43746"/>
    <w:rsid w:val="00C44D39"/>
    <w:rsid w:val="00C45509"/>
    <w:rsid w:val="00C4743B"/>
    <w:rsid w:val="00C55804"/>
    <w:rsid w:val="00C55F86"/>
    <w:rsid w:val="00C706ED"/>
    <w:rsid w:val="00C76263"/>
    <w:rsid w:val="00C848C7"/>
    <w:rsid w:val="00CA759E"/>
    <w:rsid w:val="00CB2BAB"/>
    <w:rsid w:val="00CB3B60"/>
    <w:rsid w:val="00CD11AA"/>
    <w:rsid w:val="00CD43A8"/>
    <w:rsid w:val="00CF1D63"/>
    <w:rsid w:val="00CF29F4"/>
    <w:rsid w:val="00CF2A70"/>
    <w:rsid w:val="00CF31DE"/>
    <w:rsid w:val="00D05D41"/>
    <w:rsid w:val="00D1160A"/>
    <w:rsid w:val="00D11D60"/>
    <w:rsid w:val="00D14EB1"/>
    <w:rsid w:val="00D16CA1"/>
    <w:rsid w:val="00D176C4"/>
    <w:rsid w:val="00D2072E"/>
    <w:rsid w:val="00D2335F"/>
    <w:rsid w:val="00D233C7"/>
    <w:rsid w:val="00D2463B"/>
    <w:rsid w:val="00D247A8"/>
    <w:rsid w:val="00D312F1"/>
    <w:rsid w:val="00D36B45"/>
    <w:rsid w:val="00D507D5"/>
    <w:rsid w:val="00D5430F"/>
    <w:rsid w:val="00D564F1"/>
    <w:rsid w:val="00D6349F"/>
    <w:rsid w:val="00D705A1"/>
    <w:rsid w:val="00D80A25"/>
    <w:rsid w:val="00D8365B"/>
    <w:rsid w:val="00D87B56"/>
    <w:rsid w:val="00DB0B03"/>
    <w:rsid w:val="00DB23E5"/>
    <w:rsid w:val="00DB48F6"/>
    <w:rsid w:val="00DE017F"/>
    <w:rsid w:val="00DE24CB"/>
    <w:rsid w:val="00DE50DD"/>
    <w:rsid w:val="00DF32B8"/>
    <w:rsid w:val="00DF3E48"/>
    <w:rsid w:val="00E0249F"/>
    <w:rsid w:val="00E07978"/>
    <w:rsid w:val="00E11F92"/>
    <w:rsid w:val="00E1205B"/>
    <w:rsid w:val="00E12C96"/>
    <w:rsid w:val="00E14A67"/>
    <w:rsid w:val="00E14F37"/>
    <w:rsid w:val="00E27202"/>
    <w:rsid w:val="00E30039"/>
    <w:rsid w:val="00E3022D"/>
    <w:rsid w:val="00E371E4"/>
    <w:rsid w:val="00E448D6"/>
    <w:rsid w:val="00E46AB6"/>
    <w:rsid w:val="00E65695"/>
    <w:rsid w:val="00E66CFD"/>
    <w:rsid w:val="00E709E5"/>
    <w:rsid w:val="00E721EC"/>
    <w:rsid w:val="00E73C08"/>
    <w:rsid w:val="00E75E82"/>
    <w:rsid w:val="00E810B0"/>
    <w:rsid w:val="00E866BE"/>
    <w:rsid w:val="00E86C30"/>
    <w:rsid w:val="00E90791"/>
    <w:rsid w:val="00E90C30"/>
    <w:rsid w:val="00E93811"/>
    <w:rsid w:val="00EA3710"/>
    <w:rsid w:val="00EB04D6"/>
    <w:rsid w:val="00EB3FDD"/>
    <w:rsid w:val="00EB73BD"/>
    <w:rsid w:val="00ED1DB1"/>
    <w:rsid w:val="00ED2065"/>
    <w:rsid w:val="00EE3CF3"/>
    <w:rsid w:val="00EF5F71"/>
    <w:rsid w:val="00F27895"/>
    <w:rsid w:val="00F4138F"/>
    <w:rsid w:val="00F420E5"/>
    <w:rsid w:val="00F5150F"/>
    <w:rsid w:val="00F53779"/>
    <w:rsid w:val="00F65C85"/>
    <w:rsid w:val="00F70515"/>
    <w:rsid w:val="00F73DA3"/>
    <w:rsid w:val="00F80013"/>
    <w:rsid w:val="00F852A1"/>
    <w:rsid w:val="00F90BF4"/>
    <w:rsid w:val="00F93EDB"/>
    <w:rsid w:val="00F96576"/>
    <w:rsid w:val="00FA3CFC"/>
    <w:rsid w:val="00FB00FA"/>
    <w:rsid w:val="00FB398A"/>
    <w:rsid w:val="00FB6672"/>
    <w:rsid w:val="00FC1C13"/>
    <w:rsid w:val="00FD2516"/>
    <w:rsid w:val="00FD326A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512A5-B01A-4579-8846-17278CF0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12</TotalTime>
  <Pages>2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22</cp:revision>
  <cp:lastPrinted>2019-11-19T11:55:00Z</cp:lastPrinted>
  <dcterms:created xsi:type="dcterms:W3CDTF">2020-08-24T12:48:00Z</dcterms:created>
  <dcterms:modified xsi:type="dcterms:W3CDTF">2020-08-24T12:59:00Z</dcterms:modified>
</cp:coreProperties>
</file>